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EA731B" w:rsidRPr="00EA731B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EA73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Ψαλίδι γύψου </w:t>
            </w:r>
            <w:proofErr w:type="spellStart"/>
            <w:r w:rsidRPr="00EA731B">
              <w:rPr>
                <w:rFonts w:ascii="Tahoma" w:hAnsi="Tahoma" w:cs="Tahoma"/>
                <w:color w:val="000000"/>
                <w:sz w:val="18"/>
                <w:szCs w:val="18"/>
              </w:rPr>
              <w:t>Stille</w:t>
            </w:r>
            <w:proofErr w:type="spellEnd"/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EA731B" w:rsidRPr="00EA731B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EA731B" w:rsidRPr="00EA731B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EA731B" w:rsidRPr="00EA731B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A731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A73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EA73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EA73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EA73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A731B" w:rsidRPr="00EA731B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A731B" w:rsidRPr="00EA731B" w:rsidRDefault="00EA731B" w:rsidP="00EA731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Ψαλίδι γύψου </w:t>
            </w:r>
            <w:proofErr w:type="spellStart"/>
            <w:r w:rsidRPr="00EA731B">
              <w:rPr>
                <w:rFonts w:ascii="Tahoma" w:hAnsi="Tahoma" w:cs="Tahoma"/>
                <w:color w:val="000000"/>
                <w:sz w:val="18"/>
                <w:szCs w:val="18"/>
              </w:rPr>
              <w:t>Stille</w:t>
            </w:r>
            <w:proofErr w:type="spellEnd"/>
            <w:r w:rsidRPr="00EA731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των 23 </w:t>
            </w:r>
            <w:proofErr w:type="spellStart"/>
            <w:r w:rsidRPr="00EA731B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EA731B" w:rsidRPr="00EA731B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A731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A731B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EA731B" w:rsidRPr="00EA731B" w:rsidRDefault="00EA731B" w:rsidP="00EA731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A731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EA731B" w:rsidRDefault="00B43CAA" w:rsidP="00EA731B"/>
    <w:sectPr w:rsidR="00B43CAA" w:rsidRPr="00EA731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EA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2025-11-24T10:52:00Z</dcterms:created>
  <dcterms:modified xsi:type="dcterms:W3CDTF">2025-11-24T10:52:00Z</dcterms:modified>
</cp:coreProperties>
</file>